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263394"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7909E5">
        <w:rPr>
          <w:b/>
          <w:bCs/>
          <w:sz w:val="24"/>
        </w:rPr>
        <w:t xml:space="preserve">           </w:t>
      </w:r>
      <w:r w:rsidR="005937C4">
        <w:rPr>
          <w:b/>
          <w:bCs/>
          <w:sz w:val="24"/>
        </w:rPr>
        <w:t>S2-230</w:t>
      </w:r>
      <w:r w:rsidR="00E72145">
        <w:rPr>
          <w:b/>
          <w:bCs/>
          <w:sz w:val="24"/>
        </w:rPr>
        <w:t>4273</w:t>
      </w:r>
      <w:r w:rsidR="00E77905">
        <w:rPr>
          <w:b/>
          <w:i/>
          <w:noProof/>
          <w:sz w:val="28"/>
        </w:rPr>
        <w:tab/>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DF6557"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46B5B" w:rsidR="001E41F3" w:rsidRPr="00410371" w:rsidRDefault="00E72145" w:rsidP="005937C4">
            <w:pPr>
              <w:pStyle w:val="CRCoverPage"/>
              <w:spacing w:after="0"/>
              <w:rPr>
                <w:noProof/>
              </w:rPr>
            </w:pPr>
            <w:r>
              <w:rPr>
                <w:b/>
                <w:noProof/>
                <w:sz w:val="28"/>
              </w:rPr>
              <w:t xml:space="preserve"> 4258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8394D" w:rsidR="001E41F3" w:rsidRPr="00410371" w:rsidRDefault="00DF6557">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C66E7">
              <w:rPr>
                <w:b/>
                <w:noProof/>
                <w:sz w:val="28"/>
              </w:rPr>
              <w:t>7</w:t>
            </w:r>
            <w:r w:rsidR="00825972">
              <w:rPr>
                <w:b/>
                <w:noProof/>
                <w:sz w:val="28"/>
              </w:rPr>
              <w:t>.</w:t>
            </w:r>
            <w:r w:rsidR="00D61737">
              <w:rPr>
                <w:b/>
                <w:noProof/>
                <w:sz w:val="28"/>
              </w:rPr>
              <w:t>8</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F6557"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303F87">
            <w:pPr>
              <w:pStyle w:val="CRCoverPage"/>
              <w:spacing w:after="0"/>
              <w:ind w:right="-609"/>
              <w:rPr>
                <w:b/>
                <w:noProof/>
              </w:rPr>
            </w:pPr>
            <w:bookmarkStart w:id="1" w:name="_GoBack"/>
            <w:bookmarkEnd w:id="1"/>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E1CFB8" w:rsidR="00B4329E" w:rsidRPr="00B4329E" w:rsidRDefault="00D10876" w:rsidP="00D10876">
            <w:pPr>
              <w:spacing w:before="80" w:after="0"/>
              <w:rPr>
                <w:rFonts w:ascii="Arial" w:hAnsi="Arial" w:cs="Arial"/>
                <w:i/>
              </w:rPr>
            </w:pPr>
            <w:r>
              <w:rPr>
                <w:rFonts w:ascii="Arial" w:hAnsi="Arial" w:cs="Arial"/>
              </w:rPr>
              <w:t xml:space="preserve">When the existing PDU sessions moved to EPC and EPS counting is disabled then the already increased PDU count needs to be </w:t>
            </w:r>
            <w:proofErr w:type="spellStart"/>
            <w:r>
              <w:rPr>
                <w:rFonts w:ascii="Arial" w:hAnsi="Arial" w:cs="Arial"/>
              </w:rPr>
              <w:t>decremeneted</w:t>
            </w:r>
            <w:proofErr w:type="spellEnd"/>
            <w:r>
              <w:rPr>
                <w:rFonts w:ascii="Arial" w:hAnsi="Arial" w:cs="Arial"/>
              </w:rPr>
              <w:t xml:space="preserve"> which is missing in the spec.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5A05E" w:rsidR="00460ED5" w:rsidRPr="00FF6E2C" w:rsidRDefault="001715BE" w:rsidP="00D10876">
            <w:pPr>
              <w:pStyle w:val="CRCoverPage"/>
              <w:spacing w:before="80" w:after="0"/>
              <w:rPr>
                <w:noProof/>
              </w:rPr>
            </w:pPr>
            <w:r>
              <w:rPr>
                <w:noProof/>
              </w:rPr>
              <w:t>It is proposed t</w:t>
            </w:r>
            <w:r w:rsidR="00B630CA">
              <w:rPr>
                <w:noProof/>
              </w:rPr>
              <w:t>o</w:t>
            </w:r>
            <w:r>
              <w:rPr>
                <w:noProof/>
              </w:rPr>
              <w:t xml:space="preserve"> </w:t>
            </w:r>
            <w:r w:rsidR="00D10876">
              <w:rPr>
                <w:noProof/>
              </w:rPr>
              <w:t>update that SMF+PGW-C will send PDU count to decrease while moving from 5GS to EPS if EPS counting is 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8B747" w:rsidR="00263FE5" w:rsidRDefault="00D10876" w:rsidP="00B630CA">
            <w:pPr>
              <w:pStyle w:val="CRCoverPage"/>
              <w:spacing w:before="80" w:after="0"/>
              <w:rPr>
                <w:noProof/>
              </w:rPr>
            </w:pPr>
            <w:r>
              <w:rPr>
                <w:noProof/>
              </w:rPr>
              <w:t>It will</w:t>
            </w:r>
            <w:r w:rsidR="00B630CA">
              <w:rPr>
                <w:noProof/>
              </w:rPr>
              <w:t xml:space="preserve">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7F374AB" w14:textId="77777777" w:rsidR="00075820" w:rsidRPr="001B7C50" w:rsidRDefault="00075820" w:rsidP="00075820">
      <w:pPr>
        <w:pStyle w:val="Heading4"/>
      </w:pPr>
      <w:bookmarkStart w:id="9" w:name="_Toc122440422"/>
      <w:bookmarkStart w:id="10" w:name="_Toc122443150"/>
      <w:bookmarkStart w:id="11" w:name="_Toc114665361"/>
      <w:bookmarkStart w:id="12" w:name="_Toc106188081"/>
      <w:bookmarkStart w:id="13" w:name="_Toc20204400"/>
      <w:bookmarkStart w:id="14" w:name="_Toc27895099"/>
      <w:bookmarkStart w:id="15" w:name="_Toc36192192"/>
      <w:bookmarkStart w:id="16" w:name="_Toc45193305"/>
      <w:bookmarkStart w:id="17" w:name="_Toc47592937"/>
      <w:bookmarkStart w:id="18" w:name="_Toc51835024"/>
      <w:bookmarkStart w:id="19" w:name="_Toc122443724"/>
      <w:bookmarkStart w:id="20" w:name="_Toc131161400"/>
      <w:bookmarkEnd w:id="2"/>
      <w:bookmarkEnd w:id="3"/>
      <w:bookmarkEnd w:id="4"/>
      <w:bookmarkEnd w:id="5"/>
      <w:bookmarkEnd w:id="6"/>
      <w:bookmarkEnd w:id="7"/>
      <w:bookmarkEnd w:id="8"/>
      <w:r w:rsidRPr="001B7C50">
        <w:t>5.15.11.5</w:t>
      </w:r>
      <w:r w:rsidRPr="001B7C50">
        <w:tab/>
        <w:t>Support of Network Slice Admission Control and Interworking with EPC</w:t>
      </w:r>
      <w:bookmarkEnd w:id="20"/>
    </w:p>
    <w:p w14:paraId="31CFB796" w14:textId="77777777" w:rsidR="00075820" w:rsidRPr="001B7C50" w:rsidRDefault="00075820" w:rsidP="00075820">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8C2CBD0" w14:textId="77777777" w:rsidR="00075820" w:rsidRPr="001B7C50" w:rsidRDefault="00075820" w:rsidP="00075820">
      <w:r w:rsidRPr="001B7C50">
        <w:t>The NSACF performs the following for checking network slice availability prior to returning a response to the SMF+PGW-C:</w:t>
      </w:r>
    </w:p>
    <w:p w14:paraId="3411A7A1" w14:textId="77777777" w:rsidR="00075820" w:rsidRPr="001B7C50" w:rsidRDefault="00075820" w:rsidP="00075820">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58A6C1" w14:textId="77777777" w:rsidR="00075820" w:rsidRPr="001B7C50" w:rsidRDefault="00075820" w:rsidP="00075820">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7801F6BA" w14:textId="77777777" w:rsidR="00075820" w:rsidRPr="001B7C50" w:rsidRDefault="00075820" w:rsidP="00075820">
      <w:r w:rsidRPr="001B7C50">
        <w:t>If the maximum number of UEs and/or the maximum number of PDU sessions has already been reached, unless operator policy implements a different action, the SMF+PGW-C rejects the PDN connection.</w:t>
      </w:r>
    </w:p>
    <w:p w14:paraId="7E633BBF" w14:textId="77777777" w:rsidR="00075820" w:rsidRPr="001B7C50" w:rsidRDefault="00075820" w:rsidP="00075820">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FF80A18" w14:textId="77777777" w:rsidR="00075820" w:rsidRPr="001B7C50" w:rsidRDefault="00075820" w:rsidP="00075820">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29A8105D" w14:textId="77777777" w:rsidR="00075820" w:rsidRPr="001B7C50" w:rsidRDefault="00075820" w:rsidP="00075820">
      <w:r w:rsidRPr="001B7C50">
        <w:t>The SMF+PGW-C provides the Access Type to the NSACF when triggering a request to increase or decrease the number of UEs and/or the number of PDU Sessions for an S-NSSAI.</w:t>
      </w:r>
    </w:p>
    <w:p w14:paraId="2F888ADD" w14:textId="77777777" w:rsidR="00075820" w:rsidRPr="001B7C50" w:rsidRDefault="00075820" w:rsidP="00075820">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24441A47" w14:textId="77777777" w:rsidR="00075820" w:rsidRPr="001B7C50" w:rsidRDefault="00075820" w:rsidP="00075820">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63B0CF09" w14:textId="77777777" w:rsidR="00075820" w:rsidRPr="001B7C50" w:rsidRDefault="00075820" w:rsidP="00075820">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110383C9" w14:textId="77777777" w:rsidR="00075820" w:rsidRPr="001B7C50" w:rsidRDefault="00075820" w:rsidP="00075820">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4EE35EA1" w14:textId="77777777" w:rsidR="00075820" w:rsidRPr="001B7C50" w:rsidRDefault="00075820" w:rsidP="00075820">
      <w:pPr>
        <w:pStyle w:val="NO"/>
      </w:pPr>
      <w:r w:rsidRPr="001B7C50">
        <w:t>NOTE 3:</w:t>
      </w:r>
      <w:r w:rsidRPr="001B7C50">
        <w:tab/>
        <w:t>NSAC in EPC is not performed for the attachment without PDN connectivity.</w:t>
      </w:r>
    </w:p>
    <w:p w14:paraId="03B23191" w14:textId="18D0396D" w:rsidR="00075820" w:rsidRPr="001B7C50" w:rsidRDefault="00075820" w:rsidP="00075820">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28:00Z">
        <w:r w:rsidRPr="00075820">
          <w:t xml:space="preserve"> </w:t>
        </w:r>
        <w:r w:rsidRPr="001B7C50">
          <w:t>When the UE with ongoing PDU session(s) moves from 5GC to EPC, the SMF+PGW-C triggers a request</w:t>
        </w:r>
        <w:r>
          <w:t xml:space="preserve"> to decrease the PDU count to NSACF.</w:t>
        </w:r>
        <w:r w:rsidRPr="009E1803">
          <w:t xml:space="preserve"> </w:t>
        </w:r>
        <w:r>
          <w:t>If there are more than one PDU session</w:t>
        </w:r>
        <w:r w:rsidRPr="001B7C50">
          <w:t>s associated with the S-NSSAI, the NSACF may receive multiple requests for the same S-NSSAI from different SMF+PGW-Cs</w:t>
        </w:r>
        <w:r>
          <w:t xml:space="preserve"> and NSACF removes the PDU Session ID(s) while decreasing the PDU count.</w:t>
        </w:r>
      </w:ins>
    </w:p>
    <w:p w14:paraId="66242A71" w14:textId="77777777" w:rsidR="00075820" w:rsidRPr="001B7C50" w:rsidRDefault="00075820" w:rsidP="00075820">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1F92A5E8" w14:textId="7FB15EF1" w:rsidR="00075820" w:rsidRDefault="00075820" w:rsidP="00727738">
      <w:pPr>
        <w:pStyle w:val="NO"/>
      </w:pPr>
      <w:r w:rsidRPr="001B7C50">
        <w:t>NOTE 5:</w:t>
      </w:r>
      <w:r w:rsidRPr="001B7C50">
        <w:tab/>
        <w:t>When multiple NSACFs are deployed and if the number of UE in target NSACF has reached the maximum number, whether session continuity can be guaranteed is left to implementation.</w:t>
      </w:r>
    </w:p>
    <w:bookmarkEnd w:id="9"/>
    <w:bookmarkEnd w:id="10"/>
    <w:bookmarkEnd w:id="11"/>
    <w:bookmarkEnd w:id="12"/>
    <w:bookmarkEnd w:id="13"/>
    <w:bookmarkEnd w:id="14"/>
    <w:bookmarkEnd w:id="15"/>
    <w:bookmarkEnd w:id="16"/>
    <w:bookmarkEnd w:id="17"/>
    <w:bookmarkEnd w:id="18"/>
    <w:bookmarkEnd w:id="19"/>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80DCF" w14:textId="77777777" w:rsidR="00DF6557" w:rsidRDefault="00DF6557">
      <w:r>
        <w:separator/>
      </w:r>
    </w:p>
  </w:endnote>
  <w:endnote w:type="continuationSeparator" w:id="0">
    <w:p w14:paraId="71707FD2" w14:textId="77777777" w:rsidR="00DF6557" w:rsidRDefault="00DF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45CAC" w14:textId="77777777" w:rsidR="00DF6557" w:rsidRDefault="00DF6557">
      <w:r>
        <w:separator/>
      </w:r>
    </w:p>
  </w:footnote>
  <w:footnote w:type="continuationSeparator" w:id="0">
    <w:p w14:paraId="44883D91" w14:textId="77777777" w:rsidR="00DF6557" w:rsidRDefault="00DF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820"/>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3F87"/>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220B"/>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738"/>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09E5"/>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087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737"/>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557"/>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145"/>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E8B1-8D2C-4257-90B8-155CCB1F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1431</Words>
  <Characters>8158</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1900-01-01T05:00:00Z</cp:lastPrinted>
  <dcterms:created xsi:type="dcterms:W3CDTF">2022-12-29T05:29:00Z</dcterms:created>
  <dcterms:modified xsi:type="dcterms:W3CDTF">2023-04-06T08:06:00Z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